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540AF1" w:rsidRPr="00540AF1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540AF1">
              <w:rPr>
                <w:rFonts w:ascii="Tahoma" w:hAnsi="Tahoma" w:cs="Tahoma"/>
                <w:color w:val="000000"/>
                <w:sz w:val="18"/>
                <w:szCs w:val="18"/>
              </w:rPr>
              <w:t>Κάλυμμα υποδημάτων κνήμης</w:t>
            </w: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540AF1" w:rsidRPr="00540AF1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40AF1" w:rsidRPr="00540AF1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40AF1" w:rsidRPr="00540AF1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AF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0AF1" w:rsidRPr="00540AF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F1" w:rsidRPr="00540AF1" w:rsidRDefault="00540AF1" w:rsidP="00540AF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hAnsi="Tahoma" w:cs="Tahoma"/>
                <w:color w:val="000000"/>
                <w:sz w:val="18"/>
                <w:szCs w:val="18"/>
              </w:rPr>
              <w:t>Κάλυμμα υποδημάτων κνήμης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0AF1" w:rsidRPr="00540AF1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540AF1" w:rsidRPr="00540AF1" w:rsidRDefault="00540AF1" w:rsidP="00540AF1">
            <w:pPr>
              <w:rPr>
                <w:rFonts w:ascii="Tahoma" w:hAnsi="Tahoma" w:cs="Tahoma"/>
                <w:sz w:val="18"/>
                <w:szCs w:val="18"/>
              </w:rPr>
            </w:pPr>
            <w:r w:rsidRPr="00540AF1">
              <w:rPr>
                <w:rFonts w:ascii="Tahoma" w:hAnsi="Tahoma" w:cs="Tahoma"/>
                <w:sz w:val="18"/>
                <w:szCs w:val="18"/>
              </w:rPr>
              <w:t>Να είναι από ανθεκτικό πλαστικό, με λάστιχο επάνω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40AF1" w:rsidRPr="00540AF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540AF1" w:rsidRPr="00540AF1" w:rsidRDefault="00540AF1" w:rsidP="00540AF1">
            <w:pPr>
              <w:rPr>
                <w:rFonts w:ascii="Tahoma" w:hAnsi="Tahoma" w:cs="Tahoma"/>
                <w:sz w:val="18"/>
                <w:szCs w:val="18"/>
              </w:rPr>
            </w:pPr>
            <w:r w:rsidRPr="00540AF1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540AF1" w:rsidRPr="00540AF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40A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AF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AF1">
              <w:rPr>
                <w:rFonts w:ascii="Tahoma" w:hAnsi="Tahoma" w:cs="Tahoma"/>
                <w:sz w:val="18"/>
                <w:szCs w:val="18"/>
              </w:rPr>
              <w:t>2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40AF1" w:rsidRPr="00540AF1" w:rsidRDefault="00540AF1" w:rsidP="00540AF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40AF1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4170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49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2025-11-24T17:44:00Z</dcterms:created>
  <dcterms:modified xsi:type="dcterms:W3CDTF">2025-11-24T17:44:00Z</dcterms:modified>
</cp:coreProperties>
</file>